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372443" w:rsidRPr="00372443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proofErr w:type="spellStart"/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πλάκες </w:t>
            </w:r>
            <w:bookmarkEnd w:id="0"/>
          </w:p>
        </w:tc>
      </w:tr>
      <w:tr w:rsidR="00372443" w:rsidRPr="00372443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72443" w:rsidRPr="00372443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72443" w:rsidRPr="00372443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244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72443" w:rsidRPr="00372443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443" w:rsidRPr="00372443" w:rsidRDefault="00372443" w:rsidP="0037244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72443">
              <w:rPr>
                <w:rFonts w:ascii="Tahoma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37244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πλάκες με τροχισμένα άκρα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72443" w:rsidRPr="0037244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72443" w:rsidRPr="00372443" w:rsidRDefault="00372443" w:rsidP="00372443">
            <w:pPr>
              <w:rPr>
                <w:rFonts w:ascii="Tahoma" w:hAnsi="Tahoma" w:cs="Tahoma"/>
                <w:sz w:val="18"/>
                <w:szCs w:val="18"/>
              </w:rPr>
            </w:pPr>
            <w:r w:rsidRPr="00372443">
              <w:rPr>
                <w:rFonts w:ascii="Tahoma" w:hAnsi="Tahoma" w:cs="Tahoma"/>
                <w:sz w:val="18"/>
                <w:szCs w:val="18"/>
              </w:rPr>
              <w:t xml:space="preserve">Διαστάσεις: 26 x 76 (±1) </w:t>
            </w:r>
            <w:proofErr w:type="spellStart"/>
            <w:r w:rsidRPr="00372443">
              <w:rPr>
                <w:rFonts w:ascii="Tahoma" w:hAnsi="Tahoma" w:cs="Tahoma"/>
                <w:sz w:val="18"/>
                <w:szCs w:val="18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72443" w:rsidRPr="00372443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72443" w:rsidRPr="00372443" w:rsidRDefault="00372443" w:rsidP="00372443">
            <w:pPr>
              <w:rPr>
                <w:rFonts w:ascii="Tahoma" w:hAnsi="Tahoma" w:cs="Tahoma"/>
                <w:sz w:val="18"/>
                <w:szCs w:val="18"/>
              </w:rPr>
            </w:pPr>
            <w:r w:rsidRPr="00372443">
              <w:rPr>
                <w:rFonts w:ascii="Tahoma" w:hAnsi="Tahoma" w:cs="Tahoma"/>
                <w:sz w:val="18"/>
                <w:szCs w:val="18"/>
              </w:rPr>
              <w:t>Συσκευασία: 50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72443" w:rsidRPr="0037244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724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7244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72443">
              <w:rPr>
                <w:rFonts w:ascii="Tahoma" w:hAnsi="Tahoma" w:cs="Tahoma"/>
                <w:sz w:val="18"/>
                <w:szCs w:val="18"/>
              </w:rPr>
              <w:t>70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72443" w:rsidRPr="00372443" w:rsidRDefault="00372443" w:rsidP="0037244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72443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5BAD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48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2025-11-24T17:42:00Z</dcterms:created>
  <dcterms:modified xsi:type="dcterms:W3CDTF">2025-11-24T17:42:00Z</dcterms:modified>
</cp:coreProperties>
</file>